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CRAVEN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62" w:rsidRDefault="00890162" w:rsidP="0089016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Selby, West Riding of Yorkshire,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21-119)</w:t>
      </w:r>
    </w:p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90162" w:rsidRDefault="00890162" w:rsidP="00890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DD5B8A" w:rsidRPr="00890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162" w:rsidRDefault="00890162" w:rsidP="00564E3C">
      <w:pPr>
        <w:spacing w:after="0" w:line="240" w:lineRule="auto"/>
      </w:pPr>
      <w:r>
        <w:separator/>
      </w:r>
    </w:p>
  </w:endnote>
  <w:endnote w:type="continuationSeparator" w:id="0">
    <w:p w:rsidR="00890162" w:rsidRDefault="008901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90162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162" w:rsidRDefault="00890162" w:rsidP="00564E3C">
      <w:pPr>
        <w:spacing w:after="0" w:line="240" w:lineRule="auto"/>
      </w:pPr>
      <w:r>
        <w:separator/>
      </w:r>
    </w:p>
  </w:footnote>
  <w:footnote w:type="continuationSeparator" w:id="0">
    <w:p w:rsidR="00890162" w:rsidRDefault="008901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62"/>
    <w:rsid w:val="00372DC6"/>
    <w:rsid w:val="00564E3C"/>
    <w:rsid w:val="0064591D"/>
    <w:rsid w:val="008901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F47B0"/>
  <w15:chartTrackingRefBased/>
  <w15:docId w15:val="{82995D5B-85A0-4E5C-9C2E-842595DC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901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2015-11-29T20:50:00Z</dcterms:created>
  <dcterms:modified xsi:type="dcterms:W3CDTF">2015-11-29T20:51:00Z</dcterms:modified>
</cp:coreProperties>
</file>